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1323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MATTESON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4EA007F2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Coberley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 Esquire.</w:t>
      </w:r>
    </w:p>
    <w:p w14:paraId="6C5DADC5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E05D1E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614029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Bartour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Edmund Toly</w:t>
      </w:r>
    </w:p>
    <w:p w14:paraId="1FE72CD4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Gloucester(q.v.), John Trye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Gerdewyk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</w:t>
      </w:r>
    </w:p>
    <w:p w14:paraId="02AF82E2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Hochekyns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Bristol, cutler(q.v.).</w:t>
      </w:r>
    </w:p>
    <w:p w14:paraId="223CBE9E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F6974D1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B32FFE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51AB7" w14:textId="77777777" w:rsidR="002155DA" w:rsidRDefault="002155DA" w:rsidP="002155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2022</w:t>
      </w:r>
    </w:p>
    <w:p w14:paraId="10BDF5D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1BE1" w14:textId="77777777" w:rsidR="002155DA" w:rsidRDefault="002155DA" w:rsidP="009139A6">
      <w:r>
        <w:separator/>
      </w:r>
    </w:p>
  </w:endnote>
  <w:endnote w:type="continuationSeparator" w:id="0">
    <w:p w14:paraId="4318B708" w14:textId="77777777" w:rsidR="002155DA" w:rsidRDefault="002155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8D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E1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1EA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7272" w14:textId="77777777" w:rsidR="002155DA" w:rsidRDefault="002155DA" w:rsidP="009139A6">
      <w:r>
        <w:separator/>
      </w:r>
    </w:p>
  </w:footnote>
  <w:footnote w:type="continuationSeparator" w:id="0">
    <w:p w14:paraId="08F91516" w14:textId="77777777" w:rsidR="002155DA" w:rsidRDefault="002155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1B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90A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3E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5DA"/>
    <w:rsid w:val="000666E0"/>
    <w:rsid w:val="002155D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80606"/>
  <w15:chartTrackingRefBased/>
  <w15:docId w15:val="{05608541-08DC-40E6-AE38-D05AB774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55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2022-06-23T13:24:00Z</dcterms:created>
  <dcterms:modified xsi:type="dcterms:W3CDTF">2022-06-23T13:24:00Z</dcterms:modified>
</cp:coreProperties>
</file>